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214FE"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7F1C3F1E"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79AE62D9"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32130FE6"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2055C824"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15EBE1E6"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1545FFB6" w14:textId="77777777" w:rsidR="00FC6904" w:rsidRPr="007B23FE" w:rsidRDefault="00FC6904" w:rsidP="00FC6904">
      <w:pPr>
        <w:rPr>
          <w:rFonts w:cs="Arial"/>
          <w:b/>
          <w:szCs w:val="22"/>
        </w:rPr>
      </w:pPr>
    </w:p>
    <w:p w14:paraId="396FA3B6" w14:textId="77777777" w:rsidR="00FC6904" w:rsidRPr="007B23FE" w:rsidRDefault="00FC6904" w:rsidP="00FC6904">
      <w:pPr>
        <w:rPr>
          <w:rFonts w:cs="Arial"/>
          <w:b/>
          <w:szCs w:val="22"/>
        </w:rPr>
      </w:pPr>
      <w:r w:rsidRPr="007B23FE">
        <w:rPr>
          <w:rFonts w:cs="Arial"/>
          <w:b/>
          <w:szCs w:val="22"/>
        </w:rPr>
        <w:t>Der Auftragnehmer / Anbieter erklärt hiermit:</w:t>
      </w:r>
    </w:p>
    <w:p w14:paraId="0AE8589C"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0E9C03D5"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124BCDD6"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65F261D5" w14:textId="3226A6DF" w:rsidR="00FC6904" w:rsidRPr="00B15BA0"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1EA021C4" w14:textId="77777777" w:rsidR="00FC6904" w:rsidRPr="00174B5F" w:rsidRDefault="00FC6904" w:rsidP="00FC6904">
      <w:pPr>
        <w:rPr>
          <w:rFonts w:cs="Arial"/>
          <w:b/>
          <w:szCs w:val="22"/>
        </w:rPr>
      </w:pPr>
      <w:r w:rsidRPr="00174B5F">
        <w:rPr>
          <w:rFonts w:cs="Arial"/>
          <w:b/>
          <w:szCs w:val="22"/>
        </w:rPr>
        <w:t>Alternativ hierzu kann der Auftragnehmer erklären:</w:t>
      </w:r>
    </w:p>
    <w:permStart w:id="457375897" w:edGrp="everyone"/>
    <w:p w14:paraId="003C250A" w14:textId="77777777" w:rsidR="00FC6904" w:rsidRPr="00174B5F" w:rsidRDefault="00886914" w:rsidP="00FC6904">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457375897"/>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1E659307" w14:textId="77777777" w:rsidR="00FC6904" w:rsidRPr="00174B5F" w:rsidRDefault="00FC6904" w:rsidP="00FC6904">
      <w:pPr>
        <w:spacing w:before="0"/>
        <w:rPr>
          <w:rFonts w:cs="Arial"/>
          <w:szCs w:val="22"/>
        </w:rPr>
      </w:pPr>
    </w:p>
    <w:permStart w:id="161482858" w:edGrp="everyone"/>
    <w:p w14:paraId="39C63555" w14:textId="77777777" w:rsidR="00FC6904" w:rsidRPr="008541B2" w:rsidRDefault="00886914" w:rsidP="00FC6904">
      <w:pPr>
        <w:rPr>
          <w:rFonts w:cs="Arial"/>
          <w:color w:val="808080" w:themeColor="background1" w:themeShade="80"/>
          <w:szCs w:val="22"/>
        </w:rPr>
      </w:pPr>
      <w:sdt>
        <w:sdtPr>
          <w:rPr>
            <w:rFonts w:cs="Arial"/>
            <w:color w:val="808080" w:themeColor="background1" w:themeShade="80"/>
            <w:szCs w:val="22"/>
          </w:rPr>
          <w:id w:val="483207748"/>
          <w:placeholder>
            <w:docPart w:val="C0219D4F2A914E2383EC5CF5B5A8C572"/>
          </w:placeholder>
          <w:showingPlcHdr/>
          <w:text/>
        </w:sdtPr>
        <w:sdtEndPr/>
        <w:sdtContent>
          <w:r w:rsidR="00FE5D91">
            <w:rPr>
              <w:rStyle w:val="Platzhaltertext"/>
              <w:rFonts w:eastAsiaTheme="minorHAnsi"/>
            </w:rPr>
            <w:t>Bitte ein</w:t>
          </w:r>
          <w:r w:rsidR="00FE5D91" w:rsidRPr="00E9524E">
            <w:rPr>
              <w:rStyle w:val="Platzhaltertext"/>
              <w:rFonts w:eastAsiaTheme="minorHAnsi"/>
            </w:rPr>
            <w:t>geben</w:t>
          </w:r>
          <w:r w:rsidR="00FE5D91">
            <w:rPr>
              <w:rStyle w:val="Platzhaltertext"/>
              <w:rFonts w:eastAsiaTheme="minorHAnsi"/>
            </w:rPr>
            <w:t xml:space="preserve">                      </w:t>
          </w:r>
        </w:sdtContent>
      </w:sdt>
      <w:r w:rsidR="00FE5D91">
        <w:rPr>
          <w:rFonts w:cs="Arial"/>
          <w:color w:val="808080" w:themeColor="background1" w:themeShade="80"/>
          <w:szCs w:val="22"/>
        </w:rPr>
        <w:tab/>
      </w:r>
      <w:r w:rsidR="00FE5D91">
        <w:rPr>
          <w:rFonts w:cs="Arial"/>
          <w:color w:val="808080" w:themeColor="background1" w:themeShade="80"/>
          <w:szCs w:val="22"/>
        </w:rPr>
        <w:tab/>
      </w:r>
      <w:permEnd w:id="161482858"/>
      <w:r w:rsidR="00FC6904" w:rsidRPr="008541B2">
        <w:rPr>
          <w:rFonts w:cs="Arial"/>
          <w:color w:val="808080" w:themeColor="background1" w:themeShade="80"/>
          <w:szCs w:val="22"/>
        </w:rPr>
        <w:tab/>
      </w:r>
      <w:r w:rsidR="00303AE4">
        <w:rPr>
          <w:rFonts w:cs="Arial"/>
          <w:color w:val="808080" w:themeColor="background1" w:themeShade="80"/>
          <w:szCs w:val="22"/>
        </w:rPr>
        <w:tab/>
      </w:r>
      <w:r w:rsidR="00303AE4">
        <w:rPr>
          <w:rFonts w:cs="Arial"/>
          <w:color w:val="808080" w:themeColor="background1" w:themeShade="80"/>
          <w:szCs w:val="22"/>
        </w:rPr>
        <w:tab/>
      </w:r>
      <w:sdt>
        <w:sdtPr>
          <w:rPr>
            <w:rFonts w:cs="Arial"/>
            <w:color w:val="808080" w:themeColor="background1" w:themeShade="80"/>
            <w:szCs w:val="22"/>
          </w:rPr>
          <w:id w:val="417132243"/>
          <w:placeholder>
            <w:docPart w:val="126D1CCAC751495AB3BD814C773D54EB"/>
          </w:placeholder>
          <w:showingPlcHdr/>
          <w:text/>
        </w:sdtPr>
        <w:sdtEndPr/>
        <w:sdtContent>
          <w:permStart w:id="527856981" w:edGrp="everyone"/>
          <w:r w:rsidR="00FE5D91">
            <w:rPr>
              <w:rStyle w:val="Platzhaltertext"/>
              <w:rFonts w:eastAsiaTheme="minorHAnsi"/>
            </w:rPr>
            <w:t xml:space="preserve">Bitte </w:t>
          </w:r>
          <w:r w:rsidR="00050A3F">
            <w:rPr>
              <w:rStyle w:val="Platzhaltertext"/>
              <w:rFonts w:eastAsiaTheme="minorHAnsi"/>
            </w:rPr>
            <w:t>eingeben</w:t>
          </w:r>
          <w:permEnd w:id="527856981"/>
        </w:sdtContent>
      </w:sdt>
      <w:r w:rsidR="00303AE4">
        <w:rPr>
          <w:rFonts w:cs="Arial"/>
          <w:color w:val="808080" w:themeColor="background1" w:themeShade="80"/>
          <w:szCs w:val="22"/>
        </w:rPr>
        <w:tab/>
      </w:r>
    </w:p>
    <w:p w14:paraId="03F8D22D" w14:textId="77777777" w:rsidR="009F0671" w:rsidRPr="009F0671" w:rsidRDefault="00FC6904">
      <w:pPr>
        <w:rPr>
          <w:rFonts w:cs="Arial"/>
          <w:szCs w:val="22"/>
        </w:rPr>
      </w:pPr>
      <w:r w:rsidRPr="00174B5F">
        <w:rPr>
          <w:rFonts w:cs="Arial"/>
          <w:szCs w:val="22"/>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00050A3F">
        <w:rPr>
          <w:rFonts w:cs="Arial"/>
          <w:szCs w:val="22"/>
        </w:rPr>
        <w:t>Unternehmen, Name</w:t>
      </w:r>
    </w:p>
    <w:p w14:paraId="7BA3C915" w14:textId="77777777" w:rsidR="00B15BA0" w:rsidRPr="009F0671" w:rsidRDefault="00B15BA0" w:rsidP="009F0671"/>
    <w:sectPr w:rsidR="00B15BA0" w:rsidRPr="009F0671" w:rsidSect="007A21C4">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48290" w14:textId="77777777" w:rsidR="001A6FE5" w:rsidRDefault="001A6FE5" w:rsidP="00FC6904">
      <w:pPr>
        <w:spacing w:before="0" w:after="0"/>
      </w:pPr>
      <w:r>
        <w:separator/>
      </w:r>
    </w:p>
  </w:endnote>
  <w:endnote w:type="continuationSeparator" w:id="0">
    <w:p w14:paraId="03288E7F" w14:textId="77777777" w:rsidR="001A6FE5" w:rsidRDefault="001A6FE5"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9093" w14:textId="77777777" w:rsidR="00A73992" w:rsidRDefault="00A739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2A49" w14:textId="77777777" w:rsidR="00B15BA0" w:rsidRDefault="00B15BA0" w:rsidP="00BB20F5">
    <w:pPr>
      <w:pStyle w:val="Fuzeile"/>
      <w:spacing w:before="0" w:after="0"/>
      <w:rPr>
        <w:sz w:val="20"/>
        <w:szCs w:val="20"/>
      </w:rPr>
    </w:pPr>
  </w:p>
  <w:p w14:paraId="5FDC180C" w14:textId="77777777" w:rsidR="00B15BA0" w:rsidRPr="001C2586" w:rsidRDefault="00FC6904" w:rsidP="00BB20F5">
    <w:pPr>
      <w:pStyle w:val="Fuzeile"/>
      <w:spacing w:before="0" w:after="0"/>
      <w:rPr>
        <w:color w:val="808080" w:themeColor="background1" w:themeShade="80"/>
        <w:sz w:val="14"/>
        <w:szCs w:val="14"/>
      </w:rPr>
    </w:pPr>
    <w:r w:rsidRPr="001C2586">
      <w:rPr>
        <w:color w:val="808080" w:themeColor="background1" w:themeShade="80"/>
        <w:sz w:val="14"/>
        <w:szCs w:val="14"/>
      </w:rPr>
      <w:t>Eigenerklärung Tariftreue+Mindestlohn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54C7" w14:textId="77777777" w:rsidR="00A73992" w:rsidRDefault="00A739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A0344" w14:textId="77777777" w:rsidR="001A6FE5" w:rsidRDefault="001A6FE5" w:rsidP="00FC6904">
      <w:pPr>
        <w:spacing w:before="0" w:after="0"/>
      </w:pPr>
      <w:r>
        <w:separator/>
      </w:r>
    </w:p>
  </w:footnote>
  <w:footnote w:type="continuationSeparator" w:id="0">
    <w:p w14:paraId="20EDDD2A" w14:textId="77777777" w:rsidR="001A6FE5" w:rsidRDefault="001A6FE5"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62C" w14:textId="77777777" w:rsidR="00A73992" w:rsidRDefault="00A739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476C" w14:textId="6635D173" w:rsidR="00886914" w:rsidRDefault="00B15BA0" w:rsidP="00B15BA0">
    <w:pPr>
      <w:pStyle w:val="Kopfzeile"/>
    </w:pPr>
    <w:r>
      <w:rPr>
        <w:noProof/>
      </w:rPr>
      <w:drawing>
        <wp:anchor distT="0" distB="0" distL="114300" distR="114300" simplePos="0" relativeHeight="251658240" behindDoc="1" locked="0" layoutInCell="1" allowOverlap="1" wp14:anchorId="21763908" wp14:editId="0C9CB18C">
          <wp:simplePos x="0" y="0"/>
          <wp:positionH relativeFrom="column">
            <wp:posOffset>5532755</wp:posOffset>
          </wp:positionH>
          <wp:positionV relativeFrom="paragraph">
            <wp:posOffset>-177165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r>
      <w:t xml:space="preserve">Vergabe: </w:t>
    </w:r>
    <w:r w:rsidRPr="003F5EF7">
      <w:t>ÖA260302R005</w:t>
    </w:r>
  </w:p>
  <w:p w14:paraId="0B3A0D45" w14:textId="25378B99" w:rsidR="001C2586" w:rsidRDefault="00886914" w:rsidP="00886914">
    <w:pPr>
      <w:pStyle w:val="Kopfzeile"/>
    </w:pPr>
    <w:r w:rsidRPr="00886914">
      <w:t>USV-Anlangen Erneuerungen an VSR Innenstadt und Berliner Tor, Neubau einer USV-Anlage am Firmenstandort des Auftraggebers sowie einen Wartungsvertrag über 8 USV-Anlagen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EB01F" w14:textId="77777777" w:rsidR="00A73992" w:rsidRDefault="00A739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249576738">
    <w:abstractNumId w:val="1"/>
  </w:num>
  <w:num w:numId="2" w16cid:durableId="131845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dqy7UWJO1PYml4G5S0SFuSKvJMHSBANjwXPj3rBSBtmQL4a4j40sMOPMRE5t0M+iOBbgnUSBxAJlzJVCN5CCZQ==" w:salt="9gT0kJFhvhHfhffevjO3s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FE5"/>
    <w:rsid w:val="00035A36"/>
    <w:rsid w:val="00050A3F"/>
    <w:rsid w:val="0010159A"/>
    <w:rsid w:val="0010783A"/>
    <w:rsid w:val="001A6FE5"/>
    <w:rsid w:val="001C2586"/>
    <w:rsid w:val="002E506E"/>
    <w:rsid w:val="002F3F98"/>
    <w:rsid w:val="00303AE4"/>
    <w:rsid w:val="003E1176"/>
    <w:rsid w:val="00403E48"/>
    <w:rsid w:val="004259A7"/>
    <w:rsid w:val="005418E6"/>
    <w:rsid w:val="0075445F"/>
    <w:rsid w:val="008541B2"/>
    <w:rsid w:val="00881E00"/>
    <w:rsid w:val="00886914"/>
    <w:rsid w:val="009C33F2"/>
    <w:rsid w:val="009F0671"/>
    <w:rsid w:val="00A6427B"/>
    <w:rsid w:val="00A73992"/>
    <w:rsid w:val="00AB0C27"/>
    <w:rsid w:val="00B06850"/>
    <w:rsid w:val="00B15BA0"/>
    <w:rsid w:val="00C85E31"/>
    <w:rsid w:val="00D14E18"/>
    <w:rsid w:val="00D74C36"/>
    <w:rsid w:val="00EA15F5"/>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C1554"/>
  <w15:chartTrackingRefBased/>
  <w15:docId w15:val="{E2088E07-8A7B-4AB4-9189-A9E9B325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igenerkl&#228;rung%20Tariftreue%20und%20Mindestlohn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219D4F2A914E2383EC5CF5B5A8C572"/>
        <w:category>
          <w:name w:val="Allgemein"/>
          <w:gallery w:val="placeholder"/>
        </w:category>
        <w:types>
          <w:type w:val="bbPlcHdr"/>
        </w:types>
        <w:behaviors>
          <w:behavior w:val="content"/>
        </w:behaviors>
        <w:guid w:val="{99D28835-AC27-4617-8EBF-FC18C04E8D46}"/>
      </w:docPartPr>
      <w:docPartBody>
        <w:p w:rsidR="000414FD" w:rsidRDefault="000414FD">
          <w:pPr>
            <w:pStyle w:val="C0219D4F2A914E2383EC5CF5B5A8C572"/>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126D1CCAC751495AB3BD814C773D54EB"/>
        <w:category>
          <w:name w:val="Allgemein"/>
          <w:gallery w:val="placeholder"/>
        </w:category>
        <w:types>
          <w:type w:val="bbPlcHdr"/>
        </w:types>
        <w:behaviors>
          <w:behavior w:val="content"/>
        </w:behaviors>
        <w:guid w:val="{5C203DAE-FE67-4504-9CC3-377A2CD0C4A5}"/>
      </w:docPartPr>
      <w:docPartBody>
        <w:p w:rsidR="000414FD" w:rsidRDefault="000414FD">
          <w:pPr>
            <w:pStyle w:val="126D1CCAC751495AB3BD814C773D54EB"/>
          </w:pPr>
          <w:r>
            <w:rPr>
              <w:rStyle w:val="Platzhaltertext"/>
              <w:rFonts w:eastAsiaTheme="minorHAnsi"/>
            </w:rPr>
            <w:t>Bitte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4FD"/>
    <w:rsid w:val="000414FD"/>
    <w:rsid w:val="00881E00"/>
    <w:rsid w:val="00A6427B"/>
    <w:rsid w:val="00AB0C27"/>
    <w:rsid w:val="00B068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C0219D4F2A914E2383EC5CF5B5A8C572">
    <w:name w:val="C0219D4F2A914E2383EC5CF5B5A8C572"/>
  </w:style>
  <w:style w:type="paragraph" w:customStyle="1" w:styleId="126D1CCAC751495AB3BD814C773D54EB">
    <w:name w:val="126D1CCAC751495AB3BD814C773D54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Eigenerklärung Tariftreue und Mindestlohnes</Template>
  <TotalTime>0</TotalTime>
  <Pages>1</Pages>
  <Words>473</Words>
  <Characters>2987</Characters>
  <Application>Microsoft Office Word</Application>
  <DocSecurity>8</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Haupt Dennis (HHVA E1)</cp:lastModifiedBy>
  <cp:revision>5</cp:revision>
  <dcterms:created xsi:type="dcterms:W3CDTF">2025-03-04T13:58:00Z</dcterms:created>
  <dcterms:modified xsi:type="dcterms:W3CDTF">2026-05-06T14:08:00Z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2025-03-04T13:58:50Z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09be19f0-c59e-4d01-b7ec-060590c303a0</vt:lpwstr>
  </property>
  <property fmtid="{D5CDD505-2E9C-101B-9397-08002B2CF9AE}" pid="8" name="MSIP_Label_6104447a-85ec-4482-b709-219fb68c1534_ContentBits">
    <vt:lpwstr>0</vt:lpwstr>
  </property>
</Properties>
</file>